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7B" w:rsidRDefault="003B337B" w:rsidP="00BE1420">
      <w:pPr>
        <w:spacing w:line="240" w:lineRule="exact"/>
        <w:ind w:left="5529"/>
        <w:jc w:val="both"/>
        <w:rPr>
          <w:color w:val="000000"/>
          <w:sz w:val="28"/>
          <w:szCs w:val="28"/>
        </w:rPr>
      </w:pPr>
    </w:p>
    <w:p w:rsidR="003B337B" w:rsidRDefault="003B337B" w:rsidP="00BE1420">
      <w:pPr>
        <w:spacing w:line="240" w:lineRule="exact"/>
        <w:ind w:left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Утверждено</w:t>
      </w:r>
    </w:p>
    <w:p w:rsidR="003B337B" w:rsidRDefault="003B337B" w:rsidP="00D30038">
      <w:pPr>
        <w:spacing w:line="240" w:lineRule="exac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E58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постановлением</w:t>
      </w:r>
      <w:r w:rsidRPr="006E58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</w:t>
      </w:r>
    </w:p>
    <w:p w:rsidR="003B337B" w:rsidRDefault="003B337B" w:rsidP="00D30038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Ипатовского городского округа </w:t>
      </w:r>
    </w:p>
    <w:p w:rsidR="003B337B" w:rsidRDefault="003B337B" w:rsidP="00D30038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Ставропольского края </w:t>
      </w:r>
    </w:p>
    <w:p w:rsidR="003B337B" w:rsidRDefault="003B337B" w:rsidP="00BE1420">
      <w:pPr>
        <w:spacing w:line="240" w:lineRule="exact"/>
        <w:ind w:left="55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от «__»_____ </w:t>
      </w:r>
      <w:smartTag w:uri="urn:schemas-microsoft-com:office:smarttags" w:element="metricconverter">
        <w:smartTagPr>
          <w:attr w:name="ProductID" w:val="2020 г"/>
        </w:smartTagPr>
        <w:r>
          <w:rPr>
            <w:color w:val="000000"/>
            <w:sz w:val="28"/>
            <w:szCs w:val="28"/>
          </w:rPr>
          <w:t>2020 г</w:t>
        </w:r>
      </w:smartTag>
      <w:r>
        <w:rPr>
          <w:color w:val="000000"/>
          <w:sz w:val="28"/>
          <w:szCs w:val="28"/>
        </w:rPr>
        <w:t xml:space="preserve">. № </w:t>
      </w:r>
    </w:p>
    <w:p w:rsidR="003B337B" w:rsidRDefault="003B337B" w:rsidP="00224DAD">
      <w:pPr>
        <w:ind w:left="5528"/>
        <w:jc w:val="both"/>
        <w:rPr>
          <w:color w:val="000000"/>
          <w:sz w:val="28"/>
          <w:szCs w:val="28"/>
        </w:rPr>
      </w:pPr>
    </w:p>
    <w:p w:rsidR="003B337B" w:rsidRPr="0065060B" w:rsidRDefault="003B337B" w:rsidP="00224DAD">
      <w:pPr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М</w:t>
      </w:r>
      <w:r w:rsidRPr="00C34F0E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C34F0E">
        <w:rPr>
          <w:sz w:val="28"/>
          <w:szCs w:val="28"/>
        </w:rPr>
        <w:t xml:space="preserve"> тестирования </w:t>
      </w:r>
      <w:r>
        <w:rPr>
          <w:sz w:val="28"/>
          <w:szCs w:val="28"/>
        </w:rPr>
        <w:t xml:space="preserve"> по выполнению нормативов </w:t>
      </w:r>
      <w:r w:rsidRPr="00C34F0E">
        <w:rPr>
          <w:sz w:val="28"/>
          <w:szCs w:val="28"/>
        </w:rPr>
        <w:t>с указанием видов испытаний (тестов) Комплекса ГТО</w:t>
      </w:r>
      <w:r>
        <w:rPr>
          <w:sz w:val="28"/>
          <w:szCs w:val="28"/>
        </w:rPr>
        <w:t>,</w:t>
      </w:r>
      <w:r w:rsidRPr="00C34F0E">
        <w:rPr>
          <w:sz w:val="28"/>
          <w:szCs w:val="28"/>
        </w:rPr>
        <w:t xml:space="preserve"> соответствующих месту проведения тестирования</w:t>
      </w:r>
      <w:r>
        <w:rPr>
          <w:sz w:val="28"/>
          <w:szCs w:val="28"/>
        </w:rPr>
        <w:t xml:space="preserve"> </w:t>
      </w:r>
    </w:p>
    <w:p w:rsidR="003B337B" w:rsidRDefault="003B337B" w:rsidP="00265028">
      <w:pPr>
        <w:contextualSpacing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в Ипатовском городском округе  Ставропольского края</w:t>
      </w:r>
      <w:r w:rsidRPr="00BE1420">
        <w:rPr>
          <w:b/>
          <w:color w:val="000000"/>
          <w:sz w:val="28"/>
          <w:szCs w:val="28"/>
        </w:rPr>
        <w:t xml:space="preserve"> </w:t>
      </w:r>
      <w:r w:rsidRPr="00BE1420">
        <w:rPr>
          <w:sz w:val="28"/>
          <w:szCs w:val="28"/>
        </w:rPr>
        <w:t>в соответствии с</w:t>
      </w:r>
      <w:r w:rsidRPr="00BE1420">
        <w:rPr>
          <w:b/>
          <w:color w:val="000000"/>
          <w:sz w:val="28"/>
          <w:szCs w:val="28"/>
        </w:rPr>
        <w:t xml:space="preserve"> </w:t>
      </w:r>
      <w:r w:rsidRPr="00BE1420">
        <w:rPr>
          <w:color w:val="000000"/>
          <w:sz w:val="28"/>
          <w:szCs w:val="28"/>
        </w:rPr>
        <w:t>вид</w:t>
      </w:r>
      <w:r w:rsidRPr="00BE1420">
        <w:rPr>
          <w:color w:val="000000"/>
          <w:sz w:val="28"/>
          <w:szCs w:val="28"/>
        </w:rPr>
        <w:t>а</w:t>
      </w:r>
      <w:r w:rsidRPr="00BE1420">
        <w:rPr>
          <w:color w:val="000000"/>
          <w:sz w:val="28"/>
          <w:szCs w:val="28"/>
        </w:rPr>
        <w:t>ми испытаний комплекса ГТО в зависимости от ступеней</w:t>
      </w:r>
    </w:p>
    <w:p w:rsidR="003B337B" w:rsidRPr="00C34F0E" w:rsidRDefault="003B337B" w:rsidP="00265028">
      <w:pPr>
        <w:contextualSpacing/>
        <w:jc w:val="center"/>
        <w:rPr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968"/>
        <w:gridCol w:w="2977"/>
        <w:gridCol w:w="1560"/>
        <w:gridCol w:w="1133"/>
      </w:tblGrid>
      <w:tr w:rsidR="003B337B" w:rsidRPr="00DE7C55" w:rsidTr="00D51244">
        <w:trPr>
          <w:trHeight w:val="818"/>
        </w:trPr>
        <w:tc>
          <w:tcPr>
            <w:tcW w:w="568" w:type="dxa"/>
          </w:tcPr>
          <w:p w:rsidR="003B337B" w:rsidRDefault="003B337B" w:rsidP="003526ED">
            <w:pPr>
              <w:jc w:val="center"/>
            </w:pPr>
            <w:r>
              <w:t>№</w:t>
            </w:r>
          </w:p>
          <w:p w:rsidR="003B337B" w:rsidRPr="00DE7C55" w:rsidRDefault="003B337B" w:rsidP="003526ED">
            <w:pPr>
              <w:jc w:val="center"/>
            </w:pPr>
            <w:r>
              <w:t>п\п</w:t>
            </w:r>
          </w:p>
        </w:tc>
        <w:tc>
          <w:tcPr>
            <w:tcW w:w="3968" w:type="dxa"/>
          </w:tcPr>
          <w:p w:rsidR="003B337B" w:rsidRPr="00DE7C55" w:rsidRDefault="003B337B" w:rsidP="00DB6328">
            <w:r w:rsidRPr="00DE7C55">
              <w:rPr>
                <w:bCs/>
              </w:rPr>
              <w:t>Наименование спортивного соор</w:t>
            </w:r>
            <w:r w:rsidRPr="00DE7C55">
              <w:rPr>
                <w:bCs/>
              </w:rPr>
              <w:t>у</w:t>
            </w:r>
            <w:r w:rsidRPr="00DE7C55">
              <w:rPr>
                <w:bCs/>
              </w:rPr>
              <w:t>жения</w:t>
            </w:r>
            <w:r w:rsidRPr="00DE7C55">
              <w:t xml:space="preserve"> </w:t>
            </w:r>
          </w:p>
          <w:p w:rsidR="003B337B" w:rsidRPr="00DE7C55" w:rsidRDefault="003B337B" w:rsidP="00DB6328">
            <w:pPr>
              <w:rPr>
                <w:bCs/>
              </w:rPr>
            </w:pPr>
          </w:p>
          <w:p w:rsidR="003B337B" w:rsidRPr="00DE7C55" w:rsidRDefault="003B337B" w:rsidP="00DB6328"/>
        </w:tc>
        <w:tc>
          <w:tcPr>
            <w:tcW w:w="2977" w:type="dxa"/>
          </w:tcPr>
          <w:p w:rsidR="003B337B" w:rsidRPr="00DE7C55" w:rsidRDefault="003B337B" w:rsidP="00DB6328">
            <w:pPr>
              <w:rPr>
                <w:bCs/>
              </w:rPr>
            </w:pPr>
            <w:r w:rsidRPr="00DE7C55">
              <w:t xml:space="preserve">Ф.И.О. ответственного лица, должность </w:t>
            </w:r>
          </w:p>
          <w:p w:rsidR="003B337B" w:rsidRPr="00DE7C55" w:rsidRDefault="003B337B" w:rsidP="00DB6328">
            <w:pPr>
              <w:pStyle w:val="Default"/>
              <w:rPr>
                <w:bCs/>
              </w:rPr>
            </w:pPr>
          </w:p>
        </w:tc>
        <w:tc>
          <w:tcPr>
            <w:tcW w:w="1560" w:type="dxa"/>
          </w:tcPr>
          <w:p w:rsidR="003B337B" w:rsidRPr="00DE7C55" w:rsidRDefault="003B337B" w:rsidP="00DB6328">
            <w:pPr>
              <w:pStyle w:val="Default"/>
              <w:rPr>
                <w:bCs/>
              </w:rPr>
            </w:pPr>
            <w:r w:rsidRPr="00DE7C55">
              <w:rPr>
                <w:bCs/>
              </w:rPr>
              <w:t>Адрес спо</w:t>
            </w:r>
            <w:r w:rsidRPr="00DE7C55">
              <w:rPr>
                <w:bCs/>
              </w:rPr>
              <w:t>р</w:t>
            </w:r>
            <w:r w:rsidRPr="00DE7C55">
              <w:rPr>
                <w:bCs/>
              </w:rPr>
              <w:t>тивного с</w:t>
            </w:r>
            <w:r w:rsidRPr="00DE7C55">
              <w:rPr>
                <w:bCs/>
              </w:rPr>
              <w:t>о</w:t>
            </w:r>
            <w:r w:rsidRPr="00DE7C55">
              <w:rPr>
                <w:bCs/>
              </w:rPr>
              <w:t>оружения</w:t>
            </w:r>
          </w:p>
          <w:p w:rsidR="003B337B" w:rsidRPr="00DE7C55" w:rsidRDefault="003B337B" w:rsidP="00DB6328">
            <w:pPr>
              <w:pStyle w:val="Default"/>
              <w:rPr>
                <w:bCs/>
              </w:rPr>
            </w:pPr>
          </w:p>
        </w:tc>
        <w:tc>
          <w:tcPr>
            <w:tcW w:w="1133" w:type="dxa"/>
          </w:tcPr>
          <w:p w:rsidR="003B337B" w:rsidRPr="00DE7C55" w:rsidRDefault="003B337B" w:rsidP="00DB6328">
            <w:pPr>
              <w:rPr>
                <w:bCs/>
              </w:rPr>
            </w:pPr>
            <w:r w:rsidRPr="00DE7C55">
              <w:rPr>
                <w:bCs/>
              </w:rPr>
              <w:t>Виды испыт</w:t>
            </w:r>
            <w:r w:rsidRPr="00DE7C55">
              <w:rPr>
                <w:bCs/>
              </w:rPr>
              <w:t>а</w:t>
            </w:r>
            <w:r w:rsidRPr="00DE7C55">
              <w:rPr>
                <w:bCs/>
              </w:rPr>
              <w:t>ний (тестов) Ко</w:t>
            </w:r>
            <w:r w:rsidRPr="00DE7C55">
              <w:rPr>
                <w:bCs/>
              </w:rPr>
              <w:t>м</w:t>
            </w:r>
            <w:r w:rsidRPr="00DE7C55">
              <w:rPr>
                <w:bCs/>
              </w:rPr>
              <w:t>плекса ГТО</w:t>
            </w:r>
          </w:p>
        </w:tc>
      </w:tr>
      <w:tr w:rsidR="003B337B" w:rsidRPr="00DE7C55" w:rsidTr="00D51244">
        <w:trPr>
          <w:trHeight w:val="1530"/>
        </w:trPr>
        <w:tc>
          <w:tcPr>
            <w:tcW w:w="568" w:type="dxa"/>
          </w:tcPr>
          <w:p w:rsidR="003B337B" w:rsidRPr="00DE7C55" w:rsidRDefault="003B337B" w:rsidP="003526ED">
            <w:pPr>
              <w:jc w:val="center"/>
            </w:pPr>
            <w:r w:rsidRPr="00DE7C55">
              <w:t>1.</w:t>
            </w:r>
          </w:p>
        </w:tc>
        <w:tc>
          <w:tcPr>
            <w:tcW w:w="3968" w:type="dxa"/>
          </w:tcPr>
          <w:p w:rsidR="003B337B" w:rsidRPr="00DE7C55" w:rsidRDefault="003B337B" w:rsidP="00DE7C55">
            <w:pPr>
              <w:rPr>
                <w:bCs/>
              </w:rPr>
            </w:pPr>
            <w:r w:rsidRPr="00DE7C55">
              <w:rPr>
                <w:bCs/>
              </w:rPr>
              <w:t xml:space="preserve">Спортивный зал муниципального </w:t>
            </w:r>
            <w:r>
              <w:t>бюджетного</w:t>
            </w:r>
            <w:r w:rsidRPr="00DE7C55">
              <w:t xml:space="preserve"> общеобразовательного учреждения средней общеобразов</w:t>
            </w:r>
            <w:r w:rsidRPr="00DE7C55">
              <w:t>а</w:t>
            </w:r>
            <w:r w:rsidRPr="00DE7C55">
              <w:t>тельной школы №14 г. Ипатово Ипатовского района Ставропол</w:t>
            </w:r>
            <w:r w:rsidRPr="00DE7C55">
              <w:t>ь</w:t>
            </w:r>
            <w:r w:rsidRPr="00DE7C55">
              <w:t>ского края</w:t>
            </w:r>
          </w:p>
        </w:tc>
        <w:tc>
          <w:tcPr>
            <w:tcW w:w="2977" w:type="dxa"/>
            <w:vMerge w:val="restart"/>
          </w:tcPr>
          <w:p w:rsidR="003B337B" w:rsidRPr="00DE7C55" w:rsidRDefault="003B337B" w:rsidP="00DB6328">
            <w:r w:rsidRPr="00DE7C55">
              <w:t>Цвилик Светлана Ге</w:t>
            </w:r>
            <w:r w:rsidRPr="00DE7C55">
              <w:t>н</w:t>
            </w:r>
            <w:r w:rsidRPr="00DE7C55">
              <w:t>надьевна, директор мун</w:t>
            </w:r>
            <w:r w:rsidRPr="00DE7C55">
              <w:t>и</w:t>
            </w:r>
            <w:r w:rsidRPr="00DE7C55">
              <w:t xml:space="preserve">ципального </w:t>
            </w:r>
            <w:r>
              <w:t>бюджетного</w:t>
            </w:r>
            <w:r w:rsidRPr="00DE7C55">
              <w:t xml:space="preserve"> общеобразовательного учреждения средней о</w:t>
            </w:r>
            <w:r w:rsidRPr="00DE7C55">
              <w:t>б</w:t>
            </w:r>
            <w:r w:rsidRPr="00DE7C55">
              <w:t>щеобразовательной шк</w:t>
            </w:r>
            <w:r w:rsidRPr="00DE7C55">
              <w:t>о</w:t>
            </w:r>
            <w:r w:rsidRPr="00DE7C55">
              <w:t>лы №14 г. Ипатово Ип</w:t>
            </w:r>
            <w:r w:rsidRPr="00DE7C55">
              <w:t>а</w:t>
            </w:r>
            <w:r w:rsidRPr="00DE7C55">
              <w:t>товского района Ставр</w:t>
            </w:r>
            <w:r w:rsidRPr="00DE7C55">
              <w:t>о</w:t>
            </w:r>
            <w:r w:rsidRPr="00DE7C55">
              <w:t>пол</w:t>
            </w:r>
            <w:r w:rsidRPr="00DE7C55">
              <w:t>ь</w:t>
            </w:r>
            <w:r w:rsidRPr="00DE7C55">
              <w:t>ского края</w:t>
            </w:r>
          </w:p>
        </w:tc>
        <w:tc>
          <w:tcPr>
            <w:tcW w:w="1560" w:type="dxa"/>
            <w:vMerge w:val="restart"/>
          </w:tcPr>
          <w:p w:rsidR="003B337B" w:rsidRPr="00DE7C55" w:rsidRDefault="003B337B" w:rsidP="00DB6328">
            <w:pPr>
              <w:pStyle w:val="Default"/>
              <w:rPr>
                <w:bCs/>
              </w:rPr>
            </w:pPr>
            <w:r w:rsidRPr="00DE7C55">
              <w:rPr>
                <w:bCs/>
              </w:rPr>
              <w:t>Ставропол</w:t>
            </w:r>
            <w:r w:rsidRPr="00DE7C55">
              <w:rPr>
                <w:bCs/>
              </w:rPr>
              <w:t>ь</w:t>
            </w:r>
            <w:r>
              <w:rPr>
                <w:bCs/>
              </w:rPr>
              <w:t>ский край, г. Ипатово,</w:t>
            </w:r>
            <w:r w:rsidRPr="00DE7C55">
              <w:rPr>
                <w:bCs/>
              </w:rPr>
              <w:t xml:space="preserve"> ул. Голубовск</w:t>
            </w:r>
            <w:r w:rsidRPr="00DE7C55">
              <w:rPr>
                <w:bCs/>
              </w:rPr>
              <w:t>о</w:t>
            </w:r>
            <w:r w:rsidRPr="00DE7C55">
              <w:rPr>
                <w:bCs/>
              </w:rPr>
              <w:t>го,295</w:t>
            </w:r>
          </w:p>
        </w:tc>
        <w:tc>
          <w:tcPr>
            <w:tcW w:w="1133" w:type="dxa"/>
          </w:tcPr>
          <w:p w:rsidR="003B337B" w:rsidRPr="00DE7C55" w:rsidRDefault="003B337B" w:rsidP="00DB6328">
            <w:pPr>
              <w:rPr>
                <w:bCs/>
              </w:rPr>
            </w:pPr>
            <w:r w:rsidRPr="00DE7C55">
              <w:rPr>
                <w:bCs/>
              </w:rPr>
              <w:t>1-12</w:t>
            </w:r>
          </w:p>
        </w:tc>
      </w:tr>
      <w:tr w:rsidR="003B337B" w:rsidRPr="00DE7C55" w:rsidTr="00D51244">
        <w:trPr>
          <w:trHeight w:val="1680"/>
        </w:trPr>
        <w:tc>
          <w:tcPr>
            <w:tcW w:w="568" w:type="dxa"/>
          </w:tcPr>
          <w:p w:rsidR="003B337B" w:rsidRPr="00DE7C55" w:rsidRDefault="003B337B" w:rsidP="003526ED">
            <w:pPr>
              <w:jc w:val="center"/>
            </w:pPr>
            <w:r w:rsidRPr="00DE7C55">
              <w:t>2.</w:t>
            </w:r>
          </w:p>
        </w:tc>
        <w:tc>
          <w:tcPr>
            <w:tcW w:w="3968" w:type="dxa"/>
          </w:tcPr>
          <w:p w:rsidR="003B337B" w:rsidRPr="00DE7C55" w:rsidRDefault="003B337B" w:rsidP="00DB6328">
            <w:pPr>
              <w:rPr>
                <w:bCs/>
              </w:rPr>
            </w:pPr>
            <w:r w:rsidRPr="00DE7C55">
              <w:rPr>
                <w:bCs/>
              </w:rPr>
              <w:t xml:space="preserve">Территория муниципального </w:t>
            </w:r>
            <w:r>
              <w:t>бю</w:t>
            </w:r>
            <w:r>
              <w:t>д</w:t>
            </w:r>
            <w:r>
              <w:t>жетного</w:t>
            </w:r>
            <w:r w:rsidRPr="00DE7C55">
              <w:t xml:space="preserve"> общеобразовательного у</w:t>
            </w:r>
            <w:r w:rsidRPr="00DE7C55">
              <w:t>ч</w:t>
            </w:r>
            <w:r w:rsidRPr="00DE7C55">
              <w:t>реждения средней общеобразов</w:t>
            </w:r>
            <w:r w:rsidRPr="00DE7C55">
              <w:t>а</w:t>
            </w:r>
            <w:r w:rsidRPr="00DE7C55">
              <w:t>тельной школы №14 г. Ипатово Ипатовского района Ставропол</w:t>
            </w:r>
            <w:r w:rsidRPr="00DE7C55">
              <w:t>ь</w:t>
            </w:r>
            <w:r w:rsidRPr="00DE7C55">
              <w:t>ского края</w:t>
            </w:r>
          </w:p>
        </w:tc>
        <w:tc>
          <w:tcPr>
            <w:tcW w:w="2977" w:type="dxa"/>
            <w:vMerge/>
          </w:tcPr>
          <w:p w:rsidR="003B337B" w:rsidRPr="00DE7C55" w:rsidRDefault="003B337B" w:rsidP="00DB6328"/>
        </w:tc>
        <w:tc>
          <w:tcPr>
            <w:tcW w:w="1560" w:type="dxa"/>
            <w:vMerge/>
          </w:tcPr>
          <w:p w:rsidR="003B337B" w:rsidRPr="00DE7C55" w:rsidRDefault="003B337B" w:rsidP="00DB6328">
            <w:pPr>
              <w:pStyle w:val="Default"/>
              <w:rPr>
                <w:bCs/>
              </w:rPr>
            </w:pPr>
          </w:p>
        </w:tc>
        <w:tc>
          <w:tcPr>
            <w:tcW w:w="1133" w:type="dxa"/>
          </w:tcPr>
          <w:p w:rsidR="003B337B" w:rsidRPr="00DE7C55" w:rsidRDefault="003B337B" w:rsidP="00DB6328">
            <w:pPr>
              <w:rPr>
                <w:bCs/>
              </w:rPr>
            </w:pPr>
            <w:r>
              <w:rPr>
                <w:bCs/>
              </w:rPr>
              <w:t>13, 15, 16, 17, 32-38</w:t>
            </w:r>
          </w:p>
        </w:tc>
      </w:tr>
      <w:tr w:rsidR="003B337B" w:rsidRPr="00DE7C55" w:rsidTr="00D51244">
        <w:trPr>
          <w:trHeight w:val="3155"/>
        </w:trPr>
        <w:tc>
          <w:tcPr>
            <w:tcW w:w="568" w:type="dxa"/>
          </w:tcPr>
          <w:p w:rsidR="003B337B" w:rsidRPr="00DE7C55" w:rsidRDefault="003B337B" w:rsidP="003526ED">
            <w:pPr>
              <w:jc w:val="center"/>
            </w:pPr>
            <w:r w:rsidRPr="00DE7C55">
              <w:t>3.</w:t>
            </w:r>
          </w:p>
          <w:p w:rsidR="003B337B" w:rsidRPr="00DE7C55" w:rsidRDefault="003B337B" w:rsidP="003526ED">
            <w:pPr>
              <w:jc w:val="center"/>
            </w:pPr>
          </w:p>
        </w:tc>
        <w:tc>
          <w:tcPr>
            <w:tcW w:w="3968" w:type="dxa"/>
          </w:tcPr>
          <w:p w:rsidR="003B337B" w:rsidRPr="00DE7C55" w:rsidRDefault="003B337B" w:rsidP="00DB6328">
            <w:pPr>
              <w:rPr>
                <w:bCs/>
              </w:rPr>
            </w:pPr>
            <w:r w:rsidRPr="00DE7C55">
              <w:rPr>
                <w:bCs/>
              </w:rPr>
              <w:t xml:space="preserve">Место для стрельбы в </w:t>
            </w:r>
            <w:r w:rsidRPr="00DE7C55">
              <w:t>муниципал</w:t>
            </w:r>
            <w:r w:rsidRPr="00DE7C55">
              <w:t>ь</w:t>
            </w:r>
            <w:r w:rsidRPr="00DE7C55">
              <w:t>но</w:t>
            </w:r>
            <w:r>
              <w:t>м</w:t>
            </w:r>
            <w:r w:rsidRPr="00DE7C55">
              <w:t xml:space="preserve"> бюджетно</w:t>
            </w:r>
            <w:r>
              <w:t>м</w:t>
            </w:r>
            <w:r w:rsidRPr="00DE7C55">
              <w:t xml:space="preserve"> общеобразовател</w:t>
            </w:r>
            <w:r w:rsidRPr="00DE7C55">
              <w:t>ь</w:t>
            </w:r>
            <w:r w:rsidRPr="00DE7C55">
              <w:t>но</w:t>
            </w:r>
            <w:r>
              <w:t>м</w:t>
            </w:r>
            <w:r w:rsidRPr="00DE7C55">
              <w:t xml:space="preserve"> учреждени</w:t>
            </w:r>
            <w:r>
              <w:t>и</w:t>
            </w:r>
            <w:r w:rsidRPr="00DE7C55">
              <w:t xml:space="preserve"> средней общеобр</w:t>
            </w:r>
            <w:r w:rsidRPr="00DE7C55">
              <w:t>а</w:t>
            </w:r>
            <w:r w:rsidRPr="00DE7C55">
              <w:t>зовательной школ</w:t>
            </w:r>
            <w:r>
              <w:t>е</w:t>
            </w:r>
            <w:r w:rsidRPr="00DE7C55">
              <w:t xml:space="preserve"> №22 с углу</w:t>
            </w:r>
            <w:r w:rsidRPr="00DE7C55">
              <w:t>б</w:t>
            </w:r>
            <w:r w:rsidRPr="00DE7C55">
              <w:t>ленным изучением отдельных предметов г. Ипатово Ипатовского района Ставропольского края</w:t>
            </w:r>
          </w:p>
        </w:tc>
        <w:tc>
          <w:tcPr>
            <w:tcW w:w="2977" w:type="dxa"/>
          </w:tcPr>
          <w:p w:rsidR="003B337B" w:rsidRPr="00DE7C55" w:rsidRDefault="003B337B" w:rsidP="00DB6328">
            <w:r w:rsidRPr="00DE7C55">
              <w:t>Симоненко Владимир Викторович, директор м</w:t>
            </w:r>
            <w:r w:rsidRPr="00DE7C55">
              <w:t>у</w:t>
            </w:r>
            <w:r w:rsidRPr="00DE7C55">
              <w:t>ниципального бюджетн</w:t>
            </w:r>
            <w:r w:rsidRPr="00DE7C55">
              <w:t>о</w:t>
            </w:r>
            <w:r w:rsidRPr="00DE7C55">
              <w:t>го общеобразовательного учреждения средней о</w:t>
            </w:r>
            <w:r w:rsidRPr="00DE7C55">
              <w:t>б</w:t>
            </w:r>
            <w:r w:rsidRPr="00DE7C55">
              <w:t>щеобразовательной шк</w:t>
            </w:r>
            <w:r w:rsidRPr="00DE7C55">
              <w:t>о</w:t>
            </w:r>
            <w:r w:rsidRPr="00DE7C55">
              <w:t>лы №22 с углубленным изучением отдельных предметов г. Ипатово Ипатовского района Ста</w:t>
            </w:r>
            <w:r w:rsidRPr="00DE7C55">
              <w:t>в</w:t>
            </w:r>
            <w:r w:rsidRPr="00DE7C55">
              <w:t>ропольского края</w:t>
            </w:r>
          </w:p>
        </w:tc>
        <w:tc>
          <w:tcPr>
            <w:tcW w:w="1560" w:type="dxa"/>
          </w:tcPr>
          <w:p w:rsidR="003B337B" w:rsidRPr="00DE7C55" w:rsidRDefault="003B337B" w:rsidP="00DB6328">
            <w:pPr>
              <w:pStyle w:val="Default"/>
              <w:rPr>
                <w:bCs/>
              </w:rPr>
            </w:pPr>
            <w:r w:rsidRPr="00DE7C55">
              <w:rPr>
                <w:bCs/>
              </w:rPr>
              <w:t>Ставропол</w:t>
            </w:r>
            <w:r w:rsidRPr="00DE7C55">
              <w:rPr>
                <w:bCs/>
              </w:rPr>
              <w:t>ь</w:t>
            </w:r>
            <w:r w:rsidRPr="00DE7C55">
              <w:rPr>
                <w:bCs/>
              </w:rPr>
              <w:t>ский край, г. Ипатово, ул. Школьная, 30 «А»</w:t>
            </w:r>
          </w:p>
        </w:tc>
        <w:tc>
          <w:tcPr>
            <w:tcW w:w="1133" w:type="dxa"/>
          </w:tcPr>
          <w:p w:rsidR="003B337B" w:rsidRPr="00DE7C55" w:rsidRDefault="003B337B" w:rsidP="00DB6328">
            <w:pPr>
              <w:rPr>
                <w:bCs/>
              </w:rPr>
            </w:pPr>
            <w:r>
              <w:rPr>
                <w:bCs/>
              </w:rPr>
              <w:t>39-42</w:t>
            </w:r>
          </w:p>
        </w:tc>
      </w:tr>
      <w:tr w:rsidR="003B337B" w:rsidRPr="00DE7C55" w:rsidTr="00D51244">
        <w:trPr>
          <w:trHeight w:val="557"/>
        </w:trPr>
        <w:tc>
          <w:tcPr>
            <w:tcW w:w="568" w:type="dxa"/>
          </w:tcPr>
          <w:p w:rsidR="003B337B" w:rsidRPr="00DE7C55" w:rsidRDefault="003B337B" w:rsidP="003526ED">
            <w:pPr>
              <w:jc w:val="center"/>
            </w:pPr>
            <w:r>
              <w:t>4</w:t>
            </w:r>
            <w:r w:rsidRPr="00DE7C55">
              <w:t>.</w:t>
            </w:r>
          </w:p>
        </w:tc>
        <w:tc>
          <w:tcPr>
            <w:tcW w:w="3968" w:type="dxa"/>
          </w:tcPr>
          <w:p w:rsidR="003B337B" w:rsidRPr="00DE7C55" w:rsidRDefault="003B337B" w:rsidP="00DB6328">
            <w:pPr>
              <w:rPr>
                <w:bCs/>
              </w:rPr>
            </w:pPr>
            <w:r w:rsidRPr="00DE7C55">
              <w:rPr>
                <w:bCs/>
              </w:rPr>
              <w:t xml:space="preserve">Стадион </w:t>
            </w:r>
            <w:r w:rsidRPr="00DE7C55">
              <w:t>муниципального бюдже</w:t>
            </w:r>
            <w:r w:rsidRPr="00DE7C55">
              <w:t>т</w:t>
            </w:r>
            <w:r w:rsidRPr="00DE7C55">
              <w:t xml:space="preserve">ного учреждения по физической культуре и спорту «Прогресс» </w:t>
            </w:r>
          </w:p>
        </w:tc>
        <w:tc>
          <w:tcPr>
            <w:tcW w:w="2977" w:type="dxa"/>
          </w:tcPr>
          <w:p w:rsidR="003B337B" w:rsidRPr="00DE7C55" w:rsidRDefault="003B337B" w:rsidP="00DE7C55">
            <w:r w:rsidRPr="00DE7C55">
              <w:t>Николенко Алексей Дмитриевич, директор муниципального бюдже</w:t>
            </w:r>
            <w:r w:rsidRPr="00DE7C55">
              <w:t>т</w:t>
            </w:r>
            <w:r w:rsidRPr="00DE7C55">
              <w:t>ного учреждения по физ</w:t>
            </w:r>
            <w:r w:rsidRPr="00DE7C55">
              <w:t>и</w:t>
            </w:r>
            <w:r w:rsidRPr="00DE7C55">
              <w:t xml:space="preserve">ческой культуре и спорту «Прогресс» </w:t>
            </w:r>
          </w:p>
        </w:tc>
        <w:tc>
          <w:tcPr>
            <w:tcW w:w="1560" w:type="dxa"/>
          </w:tcPr>
          <w:p w:rsidR="003B337B" w:rsidRPr="00DE7C55" w:rsidRDefault="003B337B" w:rsidP="00DB6328">
            <w:pPr>
              <w:pStyle w:val="Default"/>
              <w:rPr>
                <w:bCs/>
              </w:rPr>
            </w:pPr>
            <w:r w:rsidRPr="00DE7C55">
              <w:rPr>
                <w:bCs/>
              </w:rPr>
              <w:t>Ставропол</w:t>
            </w:r>
            <w:r w:rsidRPr="00DE7C55">
              <w:rPr>
                <w:bCs/>
              </w:rPr>
              <w:t>ь</w:t>
            </w:r>
            <w:r w:rsidRPr="00DE7C55">
              <w:rPr>
                <w:bCs/>
              </w:rPr>
              <w:t>ский край, г. Ипатово, ул. Ленингра</w:t>
            </w:r>
            <w:r w:rsidRPr="00DE7C55">
              <w:rPr>
                <w:bCs/>
              </w:rPr>
              <w:t>д</w:t>
            </w:r>
            <w:r w:rsidRPr="00DE7C55">
              <w:rPr>
                <w:bCs/>
              </w:rPr>
              <w:t>ская,11</w:t>
            </w:r>
          </w:p>
        </w:tc>
        <w:tc>
          <w:tcPr>
            <w:tcW w:w="1133" w:type="dxa"/>
          </w:tcPr>
          <w:p w:rsidR="003B337B" w:rsidRPr="00DE7C55" w:rsidRDefault="003B337B" w:rsidP="00DB6328">
            <w:pPr>
              <w:rPr>
                <w:bCs/>
              </w:rPr>
            </w:pPr>
            <w:r>
              <w:rPr>
                <w:bCs/>
              </w:rPr>
              <w:t>1,2,14, 18-31</w:t>
            </w:r>
          </w:p>
        </w:tc>
      </w:tr>
    </w:tbl>
    <w:p w:rsidR="003B337B" w:rsidRDefault="003B337B" w:rsidP="00D51244">
      <w:pPr>
        <w:rPr>
          <w:color w:val="000000"/>
          <w:sz w:val="28"/>
          <w:szCs w:val="28"/>
        </w:rPr>
      </w:pPr>
    </w:p>
    <w:sectPr w:rsidR="003B337B" w:rsidSect="000E19D8">
      <w:headerReference w:type="even" r:id="rId7"/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37B" w:rsidRDefault="003B337B">
      <w:r>
        <w:separator/>
      </w:r>
    </w:p>
  </w:endnote>
  <w:endnote w:type="continuationSeparator" w:id="0">
    <w:p w:rsidR="003B337B" w:rsidRDefault="003B3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37B" w:rsidRDefault="003B337B">
      <w:r>
        <w:separator/>
      </w:r>
    </w:p>
  </w:footnote>
  <w:footnote w:type="continuationSeparator" w:id="0">
    <w:p w:rsidR="003B337B" w:rsidRDefault="003B3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37B" w:rsidRDefault="003B337B" w:rsidP="003340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337B" w:rsidRDefault="003B33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37B" w:rsidRDefault="003B337B" w:rsidP="003340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B337B" w:rsidRDefault="003B33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46CC"/>
    <w:multiLevelType w:val="multilevel"/>
    <w:tmpl w:val="0419001F"/>
    <w:lvl w:ilvl="0">
      <w:start w:val="1"/>
      <w:numFmt w:val="decimal"/>
      <w:lvlText w:val="%1."/>
      <w:lvlJc w:val="left"/>
      <w:pPr>
        <w:ind w:left="2771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88B3C3C"/>
    <w:multiLevelType w:val="hybridMultilevel"/>
    <w:tmpl w:val="21A8ADD6"/>
    <w:lvl w:ilvl="0" w:tplc="0419000F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902"/>
    <w:rsid w:val="000163D3"/>
    <w:rsid w:val="00031E2E"/>
    <w:rsid w:val="00064A82"/>
    <w:rsid w:val="0008492B"/>
    <w:rsid w:val="000E19D8"/>
    <w:rsid w:val="000F639F"/>
    <w:rsid w:val="00114BF9"/>
    <w:rsid w:val="001200CC"/>
    <w:rsid w:val="0013273B"/>
    <w:rsid w:val="00164377"/>
    <w:rsid w:val="00174A9E"/>
    <w:rsid w:val="001A7902"/>
    <w:rsid w:val="001F6674"/>
    <w:rsid w:val="00224DAD"/>
    <w:rsid w:val="00265028"/>
    <w:rsid w:val="002748D8"/>
    <w:rsid w:val="00277375"/>
    <w:rsid w:val="00284CC8"/>
    <w:rsid w:val="002A7846"/>
    <w:rsid w:val="002B1A96"/>
    <w:rsid w:val="003203C3"/>
    <w:rsid w:val="0033400D"/>
    <w:rsid w:val="00342666"/>
    <w:rsid w:val="003474CB"/>
    <w:rsid w:val="003526ED"/>
    <w:rsid w:val="00380DA9"/>
    <w:rsid w:val="003A0FA1"/>
    <w:rsid w:val="003B337B"/>
    <w:rsid w:val="003C5C0F"/>
    <w:rsid w:val="003F2F7A"/>
    <w:rsid w:val="00404708"/>
    <w:rsid w:val="004A30E0"/>
    <w:rsid w:val="004C460E"/>
    <w:rsid w:val="004E67F0"/>
    <w:rsid w:val="00521424"/>
    <w:rsid w:val="00532F61"/>
    <w:rsid w:val="00535267"/>
    <w:rsid w:val="0053712E"/>
    <w:rsid w:val="005544D2"/>
    <w:rsid w:val="00571F9A"/>
    <w:rsid w:val="005B7119"/>
    <w:rsid w:val="005B71BF"/>
    <w:rsid w:val="005C0487"/>
    <w:rsid w:val="005C2378"/>
    <w:rsid w:val="005E7AAE"/>
    <w:rsid w:val="00601EEB"/>
    <w:rsid w:val="00602EB0"/>
    <w:rsid w:val="006117B6"/>
    <w:rsid w:val="006468A1"/>
    <w:rsid w:val="0065060B"/>
    <w:rsid w:val="006D4A9F"/>
    <w:rsid w:val="006E58BD"/>
    <w:rsid w:val="00711EFE"/>
    <w:rsid w:val="00713134"/>
    <w:rsid w:val="007150B5"/>
    <w:rsid w:val="00723821"/>
    <w:rsid w:val="007621CC"/>
    <w:rsid w:val="00791997"/>
    <w:rsid w:val="007A05F1"/>
    <w:rsid w:val="007F3F7E"/>
    <w:rsid w:val="00814F8C"/>
    <w:rsid w:val="00821692"/>
    <w:rsid w:val="00837FB3"/>
    <w:rsid w:val="008541C8"/>
    <w:rsid w:val="00892508"/>
    <w:rsid w:val="00896F20"/>
    <w:rsid w:val="008C0B00"/>
    <w:rsid w:val="00935704"/>
    <w:rsid w:val="00943544"/>
    <w:rsid w:val="00995900"/>
    <w:rsid w:val="009D007B"/>
    <w:rsid w:val="00A1536B"/>
    <w:rsid w:val="00A90E45"/>
    <w:rsid w:val="00A94C78"/>
    <w:rsid w:val="00AA32B4"/>
    <w:rsid w:val="00AA6F04"/>
    <w:rsid w:val="00AB491D"/>
    <w:rsid w:val="00BB54DF"/>
    <w:rsid w:val="00BE1420"/>
    <w:rsid w:val="00BF3A9F"/>
    <w:rsid w:val="00BF7A80"/>
    <w:rsid w:val="00C34F0E"/>
    <w:rsid w:val="00C376BA"/>
    <w:rsid w:val="00C57331"/>
    <w:rsid w:val="00CE740B"/>
    <w:rsid w:val="00D30038"/>
    <w:rsid w:val="00D4423E"/>
    <w:rsid w:val="00D51244"/>
    <w:rsid w:val="00DB6328"/>
    <w:rsid w:val="00DE7C55"/>
    <w:rsid w:val="00E15C45"/>
    <w:rsid w:val="00E2629E"/>
    <w:rsid w:val="00E30998"/>
    <w:rsid w:val="00E773AF"/>
    <w:rsid w:val="00ED3E67"/>
    <w:rsid w:val="00EE420D"/>
    <w:rsid w:val="00FE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90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A790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1A7902"/>
    <w:pPr>
      <w:ind w:left="720"/>
      <w:contextualSpacing/>
      <w:jc w:val="both"/>
    </w:pPr>
    <w:rPr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rsid w:val="001A7902"/>
    <w:pPr>
      <w:tabs>
        <w:tab w:val="center" w:pos="4677"/>
        <w:tab w:val="right" w:pos="9355"/>
      </w:tabs>
      <w:jc w:val="both"/>
    </w:pPr>
    <w:rPr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A7902"/>
    <w:rPr>
      <w:rFonts w:eastAsia="Times New Roman" w:cs="Times New Roman"/>
      <w:sz w:val="28"/>
      <w:lang w:val="ru-RU" w:eastAsia="en-US"/>
    </w:rPr>
  </w:style>
  <w:style w:type="character" w:styleId="PageNumber">
    <w:name w:val="page number"/>
    <w:basedOn w:val="DefaultParagraphFont"/>
    <w:uiPriority w:val="99"/>
    <w:rsid w:val="001A7902"/>
    <w:rPr>
      <w:rFonts w:cs="Times New Roman"/>
    </w:rPr>
  </w:style>
  <w:style w:type="character" w:customStyle="1" w:styleId="FontStyle14">
    <w:name w:val="Font Style14"/>
    <w:basedOn w:val="DefaultParagraphFont"/>
    <w:uiPriority w:val="99"/>
    <w:rsid w:val="004C460E"/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uiPriority w:val="99"/>
    <w:rsid w:val="00E30998"/>
    <w:pPr>
      <w:widowControl w:val="0"/>
      <w:ind w:firstLine="300"/>
      <w:jc w:val="both"/>
    </w:pPr>
    <w:rPr>
      <w:sz w:val="20"/>
      <w:szCs w:val="20"/>
    </w:rPr>
  </w:style>
  <w:style w:type="paragraph" w:customStyle="1" w:styleId="Default">
    <w:name w:val="Default"/>
    <w:uiPriority w:val="99"/>
    <w:rsid w:val="00814F8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016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163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309</Words>
  <Characters>1764</Characters>
  <Application>Microsoft Office Outlook</Application>
  <DocSecurity>0</DocSecurity>
  <Lines>0</Lines>
  <Paragraphs>0</Paragraphs>
  <ScaleCrop>false</ScaleCrop>
  <Company>MOSK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9</cp:revision>
  <cp:lastPrinted>2020-09-17T06:12:00Z</cp:lastPrinted>
  <dcterms:created xsi:type="dcterms:W3CDTF">2020-09-09T13:18:00Z</dcterms:created>
  <dcterms:modified xsi:type="dcterms:W3CDTF">2020-09-19T17:57:00Z</dcterms:modified>
</cp:coreProperties>
</file>